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B29B" w14:textId="0C241A21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4D700B">
        <w:rPr>
          <w:rFonts w:cs="Arial"/>
          <w:sz w:val="20"/>
          <w:szCs w:val="20"/>
        </w:rPr>
        <w:t>36</w:t>
      </w:r>
      <w:r w:rsidR="00205642">
        <w:rPr>
          <w:rFonts w:cs="Arial"/>
          <w:sz w:val="20"/>
          <w:szCs w:val="20"/>
        </w:rPr>
        <w:t>/</w:t>
      </w:r>
      <w:r w:rsidRPr="002C3BDD">
        <w:rPr>
          <w:rFonts w:cs="Arial"/>
          <w:sz w:val="20"/>
          <w:szCs w:val="20"/>
        </w:rPr>
        <w:t>202</w:t>
      </w:r>
      <w:r w:rsidR="00205642">
        <w:rPr>
          <w:rFonts w:cs="Arial"/>
          <w:sz w:val="20"/>
          <w:szCs w:val="20"/>
        </w:rPr>
        <w:t>4</w:t>
      </w:r>
    </w:p>
    <w:p w14:paraId="725CBB4C" w14:textId="26BBC620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205642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4D700B">
        <w:rPr>
          <w:rFonts w:cs="Arial"/>
          <w:sz w:val="20"/>
          <w:szCs w:val="20"/>
        </w:rPr>
        <w:t>239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439665EF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A4488D">
        <w:rPr>
          <w:rFonts w:cs="Arial"/>
          <w:b/>
        </w:rPr>
        <w:t>SODELUJOČEGA PODJETJA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59DA43BA" w14:textId="42F7E63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1542FD">
        <w:rPr>
          <w:rFonts w:cs="Arial"/>
        </w:rPr>
        <w:t>sodelujočega</w:t>
      </w:r>
      <w:r w:rsidR="002657A7">
        <w:rPr>
          <w:rFonts w:cs="Arial"/>
        </w:rPr>
        <w:t xml:space="preserve"> </w:t>
      </w:r>
      <w:r w:rsidR="001542FD">
        <w:rPr>
          <w:rFonts w:cs="Arial"/>
        </w:rPr>
        <w:t>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34B725B7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1542FD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296C4B9B" w:rsidR="001F0BA2" w:rsidRDefault="001F0BA2" w:rsidP="001F0BA2">
      <w:pPr>
        <w:tabs>
          <w:tab w:val="left" w:pos="1083"/>
        </w:tabs>
        <w:rPr>
          <w:rFonts w:cs="Arial"/>
        </w:rPr>
      </w:pPr>
    </w:p>
    <w:p w14:paraId="3A9D38A0" w14:textId="77777777" w:rsidR="00BD2B52" w:rsidRDefault="00BD2B52" w:rsidP="001F0BA2">
      <w:pPr>
        <w:tabs>
          <w:tab w:val="left" w:pos="1083"/>
        </w:tabs>
        <w:rPr>
          <w:rFonts w:cs="Arial"/>
        </w:rPr>
      </w:pPr>
    </w:p>
    <w:p w14:paraId="198A2B45" w14:textId="77777777" w:rsidR="00AC29E3" w:rsidRPr="00346EF7" w:rsidRDefault="00AC29E3" w:rsidP="00AC29E3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IZJAVA:</w:t>
      </w:r>
    </w:p>
    <w:p w14:paraId="64AAA8F1" w14:textId="77777777" w:rsidR="00AC29E3" w:rsidRPr="009862CE" w:rsidRDefault="00AC29E3" w:rsidP="00AC29E3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02200C35" w14:textId="77777777" w:rsidR="00AC29E3" w:rsidRPr="009862CE" w:rsidRDefault="00AC29E3" w:rsidP="00AC29E3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280FAE3" w14:textId="77777777" w:rsidR="00AC29E3" w:rsidRPr="009862CE" w:rsidRDefault="00AC29E3" w:rsidP="00AC29E3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925A1B2" w14:textId="77777777" w:rsidR="00AC29E3" w:rsidRPr="009862CE" w:rsidRDefault="00AC29E3" w:rsidP="00AC29E3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9023B" w14:textId="77777777" w:rsidR="00AC29E3" w:rsidRDefault="00AC29E3" w:rsidP="00AC29E3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B975FBC" w14:textId="77777777" w:rsidR="00AC29E3" w:rsidRPr="009862CE" w:rsidRDefault="00AC29E3" w:rsidP="00AC29E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69408204" w14:textId="712EB631" w:rsidR="00AC29E3" w:rsidRDefault="00AC29E3" w:rsidP="00AC29E3">
      <w:pPr>
        <w:tabs>
          <w:tab w:val="left" w:pos="142"/>
        </w:tabs>
        <w:jc w:val="both"/>
        <w:rPr>
          <w:rFonts w:cs="Arial"/>
        </w:rPr>
      </w:pPr>
    </w:p>
    <w:p w14:paraId="28107867" w14:textId="77777777" w:rsidR="001542FD" w:rsidRDefault="001542FD" w:rsidP="00AC29E3">
      <w:pPr>
        <w:tabs>
          <w:tab w:val="left" w:pos="142"/>
        </w:tabs>
        <w:jc w:val="both"/>
        <w:rPr>
          <w:rFonts w:cs="Arial"/>
        </w:rPr>
      </w:pPr>
    </w:p>
    <w:p w14:paraId="6AC8C1AC" w14:textId="77777777" w:rsidR="00AC29E3" w:rsidRPr="00510E0A" w:rsidRDefault="00AC29E3" w:rsidP="00AC29E3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IZJAVA:</w:t>
      </w:r>
    </w:p>
    <w:p w14:paraId="32BAC4BE" w14:textId="77777777" w:rsidR="00AC29E3" w:rsidRDefault="00AC29E3" w:rsidP="00AC29E3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421A7E2C" w14:textId="77777777" w:rsidR="00AC29E3" w:rsidRDefault="00AC29E3" w:rsidP="00AC29E3">
      <w:pPr>
        <w:tabs>
          <w:tab w:val="left" w:pos="142"/>
        </w:tabs>
        <w:jc w:val="both"/>
        <w:rPr>
          <w:rFonts w:cs="Arial"/>
        </w:rPr>
      </w:pPr>
    </w:p>
    <w:p w14:paraId="0D672CF6" w14:textId="77777777" w:rsidR="00AC29E3" w:rsidRPr="00E321F3" w:rsidRDefault="00AC29E3" w:rsidP="00AC29E3">
      <w:pPr>
        <w:tabs>
          <w:tab w:val="left" w:pos="142"/>
        </w:tabs>
        <w:jc w:val="both"/>
        <w:rPr>
          <w:rFonts w:cs="Arial"/>
        </w:rPr>
      </w:pPr>
    </w:p>
    <w:p w14:paraId="4A349E13" w14:textId="77777777" w:rsidR="00AC29E3" w:rsidRPr="00E321F3" w:rsidRDefault="00AC29E3" w:rsidP="00AC29E3">
      <w:pPr>
        <w:tabs>
          <w:tab w:val="left" w:pos="142"/>
        </w:tabs>
        <w:jc w:val="both"/>
        <w:rPr>
          <w:rFonts w:cs="Arial"/>
        </w:rPr>
      </w:pPr>
      <w:r w:rsidRPr="0013223F">
        <w:rPr>
          <w:rFonts w:cs="Arial"/>
        </w:rPr>
        <w:t>S podpisom potrjujemo verodostojnost te izjave in podatkov ter se zavezujemo, da bomo vsako spremembo javili v najkrajšem možnem času.</w:t>
      </w:r>
    </w:p>
    <w:bookmarkEnd w:id="1"/>
    <w:p w14:paraId="5FA12E65" w14:textId="77777777" w:rsidR="00AC29E3" w:rsidRPr="00931B30" w:rsidRDefault="00AC29E3" w:rsidP="00AC29E3">
      <w:pPr>
        <w:tabs>
          <w:tab w:val="left" w:pos="142"/>
        </w:tabs>
        <w:jc w:val="both"/>
        <w:rPr>
          <w:rFonts w:cs="Arial"/>
        </w:rPr>
      </w:pPr>
    </w:p>
    <w:p w14:paraId="5D58CE7B" w14:textId="3E0E7F57" w:rsidR="00931B30" w:rsidRPr="00BD2B52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0A112" w14:textId="77777777" w:rsidR="00583AD2" w:rsidRDefault="00583AD2">
      <w:r>
        <w:separator/>
      </w:r>
    </w:p>
  </w:endnote>
  <w:endnote w:type="continuationSeparator" w:id="0">
    <w:p w14:paraId="2CD4026D" w14:textId="77777777" w:rsidR="00583AD2" w:rsidRDefault="00583AD2">
      <w:r>
        <w:continuationSeparator/>
      </w:r>
    </w:p>
  </w:endnote>
  <w:endnote w:type="continuationNotice" w:id="1">
    <w:p w14:paraId="7CBBA0B9" w14:textId="77777777" w:rsidR="00583AD2" w:rsidRDefault="00583A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A3419B" w:rsidRPr="00FF184E" w:rsidRDefault="00A3419B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3419B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A3419B" w:rsidRPr="005A785E" w:rsidRDefault="00A3419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A3419B" w:rsidRPr="00A1445A" w:rsidRDefault="00A3419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A3419B" w:rsidRPr="00FC6CF0" w:rsidRDefault="00A3419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882F" w14:textId="77777777" w:rsidR="00583AD2" w:rsidRDefault="00583AD2">
      <w:r>
        <w:separator/>
      </w:r>
    </w:p>
  </w:footnote>
  <w:footnote w:type="continuationSeparator" w:id="0">
    <w:p w14:paraId="63DA002C" w14:textId="77777777" w:rsidR="00583AD2" w:rsidRDefault="00583AD2">
      <w:r>
        <w:continuationSeparator/>
      </w:r>
    </w:p>
  </w:footnote>
  <w:footnote w:type="continuationNotice" w:id="1">
    <w:p w14:paraId="30D84787" w14:textId="77777777" w:rsidR="00583AD2" w:rsidRDefault="00583A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3419B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3419B" w:rsidRPr="00A04B00" w:rsidRDefault="00A3419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3419B" w:rsidRPr="00A04B00" w:rsidRDefault="00A3419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A3419B" w:rsidRPr="00A04B00" w:rsidRDefault="00A3419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A3419B" w:rsidRPr="00C0552D" w:rsidRDefault="00A3419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A3419B" w:rsidRPr="00C0552D" w:rsidRDefault="00A3419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A3419B" w:rsidRPr="00A1445A" w:rsidRDefault="00A3419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3419B" w:rsidRDefault="00A3419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A3419B" w:rsidRPr="00A1445A" w:rsidRDefault="00A3419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A3419B" w:rsidRPr="00A1445A" w:rsidRDefault="00A3419B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A3419B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80A9B98" w:rsidR="00A3419B" w:rsidRPr="005D6367" w:rsidRDefault="00A3419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B716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A3419B" w:rsidRPr="005D6367" w:rsidRDefault="00A3419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905EB5A" w:rsidR="00A3419B" w:rsidRPr="005D6367" w:rsidRDefault="00A3419B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A3419B" w:rsidRPr="00FC6CF0" w:rsidRDefault="00A3419B" w:rsidP="00001218">
    <w:pPr>
      <w:pStyle w:val="Glava"/>
      <w:rPr>
        <w:rFonts w:cs="Arial"/>
        <w:sz w:val="2"/>
        <w:szCs w:val="2"/>
      </w:rPr>
    </w:pPr>
  </w:p>
  <w:p w14:paraId="5FE739C3" w14:textId="77777777" w:rsidR="00A3419B" w:rsidRPr="00FC6CF0" w:rsidRDefault="00A3419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5"/>
  </w:num>
  <w:num w:numId="13">
    <w:abstractNumId w:val="2"/>
  </w:num>
  <w:num w:numId="14">
    <w:abstractNumId w:val="6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542F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564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D700B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83AD2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191E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B7163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212B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47BC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3419B"/>
    <w:rsid w:val="00A40AE5"/>
    <w:rsid w:val="00A4488D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29E3"/>
    <w:rsid w:val="00AC72E5"/>
    <w:rsid w:val="00AD3618"/>
    <w:rsid w:val="00AD6A54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2B52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C7B6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71C5F9-A7AE-4A3A-ACA7-ACBC4DE55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94328-8972-4A56-A177-25ADA619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1</Pages>
  <Words>249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11</cp:revision>
  <cp:lastPrinted>2024-06-27T11:14:00Z</cp:lastPrinted>
  <dcterms:created xsi:type="dcterms:W3CDTF">2023-08-30T12:08:00Z</dcterms:created>
  <dcterms:modified xsi:type="dcterms:W3CDTF">2024-09-02T10:31:00Z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